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SAVE_198_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Implementierung und Wartung eines Zutrittskontrollsystems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Implementierung und Wartung eines Zutrittkontrollsystems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